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3A8C" w14:textId="77777777" w:rsidR="00461B90" w:rsidRDefault="00461B90" w:rsidP="00BB5C4F">
      <w:r>
        <w:separator/>
      </w:r>
    </w:p>
  </w:endnote>
  <w:endnote w:type="continuationSeparator" w:id="0">
    <w:p w14:paraId="53D3B31A" w14:textId="77777777" w:rsidR="00461B90" w:rsidRDefault="00461B9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64667" w14:textId="77777777" w:rsidR="00461B90" w:rsidRDefault="00461B90" w:rsidP="00BB5C4F">
      <w:r>
        <w:separator/>
      </w:r>
    </w:p>
  </w:footnote>
  <w:footnote w:type="continuationSeparator" w:id="0">
    <w:p w14:paraId="43B71CE1" w14:textId="77777777" w:rsidR="00461B90" w:rsidRDefault="00461B9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53C5" w14:textId="77777777" w:rsidR="00F331D1" w:rsidRPr="00A7036F" w:rsidRDefault="00F331D1" w:rsidP="00F331D1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OSNOVNA ŠOLA SELNICA OB DRAVI</w:t>
    </w:r>
  </w:p>
  <w:p w14:paraId="0AD29AA4" w14:textId="77777777" w:rsidR="00F331D1" w:rsidRPr="00A7036F" w:rsidRDefault="00F331D1" w:rsidP="00F331D1">
    <w:pPr>
      <w:pStyle w:val="Glava"/>
      <w:jc w:val="center"/>
      <w:rPr>
        <w:rFonts w:asciiTheme="minorHAnsi" w:hAnsiTheme="minorHAnsi" w:cstheme="minorHAnsi"/>
        <w:color w:val="006A8E"/>
        <w:sz w:val="24"/>
      </w:rPr>
    </w:pPr>
    <w:r w:rsidRPr="00A7036F">
      <w:rPr>
        <w:rFonts w:asciiTheme="minorHAnsi" w:hAnsiTheme="minorHAnsi" w:cstheme="minorHAnsi"/>
        <w:color w:val="006A8E"/>
        <w:sz w:val="24"/>
      </w:rPr>
      <w:t>Mariborska cesta 30</w:t>
    </w:r>
  </w:p>
  <w:p w14:paraId="4B5F8B70" w14:textId="4C833289" w:rsidR="006B67EC" w:rsidRPr="00D532AD" w:rsidRDefault="00F331D1" w:rsidP="00F331D1">
    <w:pPr>
      <w:pStyle w:val="Glava"/>
      <w:jc w:val="center"/>
    </w:pPr>
    <w:r w:rsidRPr="00A7036F">
      <w:rPr>
        <w:rFonts w:asciiTheme="minorHAnsi" w:hAnsiTheme="minorHAnsi" w:cstheme="minorHAnsi"/>
        <w:color w:val="006A8E"/>
        <w:sz w:val="24"/>
      </w:rPr>
      <w:t>2352 Selnica ob Dravi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6362B"/>
    <w:rsid w:val="00071B16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7BCF"/>
    <w:rsid w:val="00852373"/>
    <w:rsid w:val="008600A6"/>
    <w:rsid w:val="008846DF"/>
    <w:rsid w:val="00884BE7"/>
    <w:rsid w:val="00893C43"/>
    <w:rsid w:val="008B6812"/>
    <w:rsid w:val="008D0AE0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B5C4F"/>
    <w:rsid w:val="00BB60C3"/>
    <w:rsid w:val="00BE2DAB"/>
    <w:rsid w:val="00C17D5B"/>
    <w:rsid w:val="00C71C7C"/>
    <w:rsid w:val="00C81B9A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756D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2023-04-06T11:12:00Z</dcterms:modified>
  <cp:contentStatus/>
</cp:coreProperties>
</file>